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bookmarkStart w:id="0" w:name="_GoBack"/>
      <w:bookmarkEnd w:id="0"/>
    </w:p>
    <w:p w:rsidR="00B40F7B" w:rsidRDefault="00B40F7B" w:rsidP="006F5350"/>
    <w:p w:rsidR="00907A5B" w:rsidRDefault="00907A5B" w:rsidP="009372B2">
      <w:pPr>
        <w:pStyle w:val="Titolocopertina"/>
        <w:jc w:val="both"/>
      </w:pPr>
      <w:bookmarkStart w:id="1" w:name="BookmarkTitolo"/>
      <w:bookmarkEnd w:id="1"/>
    </w:p>
    <w:p w:rsidR="00B40F7B" w:rsidRPr="003D389D" w:rsidRDefault="00720ED7" w:rsidP="009372B2">
      <w:pPr>
        <w:pStyle w:val="Titolocopertina"/>
        <w:jc w:val="both"/>
      </w:pPr>
      <w:r>
        <w:t xml:space="preserve">Allegato n. </w:t>
      </w:r>
      <w:r w:rsidR="0019114F">
        <w:t xml:space="preserve">2 </w:t>
      </w:r>
      <w:r>
        <w:t xml:space="preserve">-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B40F7B" w:rsidRPr="00A93AD0" w:rsidRDefault="0019114F" w:rsidP="00A93AD0">
      <w:pPr>
        <w:pStyle w:val="Titoli14bold"/>
        <w:jc w:val="both"/>
      </w:pPr>
      <w:r w:rsidRPr="00907A5B">
        <w:t>GARA A PROCEDURA APERTA AI SENSI DEL D.</w:t>
      </w:r>
      <w:r>
        <w:t xml:space="preserve"> </w:t>
      </w:r>
      <w:r w:rsidRPr="00907A5B">
        <w:t xml:space="preserve">LGS. </w:t>
      </w:r>
      <w:r>
        <w:t>36</w:t>
      </w:r>
      <w:r w:rsidRPr="00907A5B">
        <w:t>/</w:t>
      </w:r>
      <w:r>
        <w:t>2023 E S.M.I.,</w:t>
      </w:r>
      <w:r w:rsidRPr="00907A5B">
        <w:t xml:space="preserve"> PER</w:t>
      </w:r>
      <w:r>
        <w:t xml:space="preserve"> </w:t>
      </w:r>
      <w:r w:rsidRPr="0019114F">
        <w:t>LA CONCLUSIONE DI UN ACCORDO QUADRO AVENTE AD OGGETTO LA FORNITURA DI CARBURANTE PER AUTOTRAZIONE MEDIANTE FUEL CARD PER LE PUBBLICHE AMMINISTRAZIONI- EDIZIONE 3 – ID SIGEF 2730</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D. Lgs.</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Default="004948C7" w:rsidP="004948C7">
      <w:pPr>
        <w:rPr>
          <w:u w:val="single"/>
        </w:rPr>
      </w:pPr>
    </w:p>
    <w:p w:rsidR="005450B3" w:rsidRPr="00CA37D0" w:rsidRDefault="005450B3"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84 del D. Lgs.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A165BE" w:rsidRDefault="00A165BE" w:rsidP="00A165BE">
      <w:pPr>
        <w:widowControl w:val="0"/>
        <w:spacing w:line="276" w:lineRule="auto"/>
        <w:rPr>
          <w:rFonts w:cs="Calibri"/>
          <w:szCs w:val="20"/>
        </w:rPr>
      </w:pPr>
    </w:p>
    <w:p w:rsidR="005450B3" w:rsidRDefault="005450B3"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lastRenderedPageBreak/>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default" r:id="rId10"/>
      <w:headerReference w:type="first" r:id="rId11"/>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EAD" w:rsidRDefault="00416EAD">
      <w:r>
        <w:separator/>
      </w:r>
    </w:p>
  </w:endnote>
  <w:endnote w:type="continuationSeparator" w:id="0">
    <w:p w:rsidR="00416EAD" w:rsidRDefault="0041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A93AD0">
    <w:pPr>
      <w:pStyle w:val="Pidipagina"/>
      <w:rPr>
        <w:rStyle w:val="Numeropagina"/>
        <w:color w:val="000000"/>
        <w:kern w:val="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7A6382">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7A6382">
      <w:rPr>
        <w:rStyle w:val="Numeropagina"/>
        <w:noProof/>
        <w:color w:val="000000"/>
      </w:rPr>
      <w:t>3</w:t>
    </w:r>
    <w:r w:rsidRPr="00B441A1">
      <w:rPr>
        <w:rStyle w:val="Numeropagina"/>
        <w:color w:val="000000"/>
      </w:rPr>
      <w:fldChar w:fldCharType="end"/>
    </w:r>
  </w:p>
  <w:p w:rsidR="00907A5B" w:rsidRPr="00A93AD0" w:rsidRDefault="007A6382">
    <w:pPr>
      <w:pStyle w:val="Pidipagina"/>
    </w:pPr>
    <w:bookmarkStart w:id="2" w:name="BookmarkCodicePdP"/>
    <w:bookmarkEnd w:id="2"/>
    <w:r>
      <w:t xml:space="preserve">Moduli di dichiarazione - </w:t>
    </w:r>
    <w:r w:rsidR="00907A5B" w:rsidRPr="0019114F">
      <w:t xml:space="preserve">Gara a procedura aperta ai sensi del D. Lgs. </w:t>
    </w:r>
    <w:r w:rsidR="005450B3" w:rsidRPr="0019114F">
      <w:t>36</w:t>
    </w:r>
    <w:r w:rsidR="00907A5B" w:rsidRPr="0019114F">
      <w:t>/20</w:t>
    </w:r>
    <w:r w:rsidR="005450B3" w:rsidRPr="0019114F">
      <w:t>23</w:t>
    </w:r>
    <w:r w:rsidR="0019114F" w:rsidRPr="0019114F">
      <w:t xml:space="preserve"> e </w:t>
    </w:r>
    <w:proofErr w:type="spellStart"/>
    <w:r w:rsidR="0019114F" w:rsidRPr="0019114F">
      <w:t>s.m.i.</w:t>
    </w:r>
    <w:proofErr w:type="spellEnd"/>
    <w:r w:rsidR="00907A5B" w:rsidRPr="0019114F">
      <w:t xml:space="preserve">, per </w:t>
    </w:r>
    <w:r w:rsidR="0019114F" w:rsidRPr="00A93AD0">
      <w:t xml:space="preserve">la conclusione di un Accordo Quadro avente ad oggetto la fornitura di carburante per autotrazione mediante </w:t>
    </w:r>
    <w:proofErr w:type="spellStart"/>
    <w:r w:rsidR="0019114F" w:rsidRPr="00A93AD0">
      <w:t>fuel</w:t>
    </w:r>
    <w:proofErr w:type="spellEnd"/>
    <w:r w:rsidR="0019114F" w:rsidRPr="00A93AD0">
      <w:t xml:space="preserve"> card per le Pubbliche Amministrazioni – Edizione 3 – ID 2730</w:t>
    </w:r>
  </w:p>
  <w:p w:rsidR="00292308" w:rsidRPr="0038642B" w:rsidRDefault="0029230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EAD" w:rsidRDefault="00416EAD">
      <w:r>
        <w:separator/>
      </w:r>
    </w:p>
  </w:footnote>
  <w:footnote w:type="continuationSeparator" w:id="0">
    <w:p w:rsidR="00416EAD" w:rsidRDefault="0041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7A6382">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86C5D"/>
    <w:rsid w:val="0009008E"/>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73173"/>
    <w:rsid w:val="00173750"/>
    <w:rsid w:val="00184191"/>
    <w:rsid w:val="00185E27"/>
    <w:rsid w:val="0019114F"/>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16EAD"/>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450B3"/>
    <w:rsid w:val="00562365"/>
    <w:rsid w:val="00564B93"/>
    <w:rsid w:val="00574CF9"/>
    <w:rsid w:val="005A5858"/>
    <w:rsid w:val="005B1C29"/>
    <w:rsid w:val="005C3DA1"/>
    <w:rsid w:val="005D0338"/>
    <w:rsid w:val="005D5A95"/>
    <w:rsid w:val="005D6C32"/>
    <w:rsid w:val="005E4F9B"/>
    <w:rsid w:val="00601040"/>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6382"/>
    <w:rsid w:val="007A7AED"/>
    <w:rsid w:val="007B6F79"/>
    <w:rsid w:val="007C5208"/>
    <w:rsid w:val="007E6136"/>
    <w:rsid w:val="007E632A"/>
    <w:rsid w:val="00801B26"/>
    <w:rsid w:val="00803927"/>
    <w:rsid w:val="00822513"/>
    <w:rsid w:val="00850803"/>
    <w:rsid w:val="00877D00"/>
    <w:rsid w:val="008A5F07"/>
    <w:rsid w:val="008B2822"/>
    <w:rsid w:val="008B4245"/>
    <w:rsid w:val="008B7033"/>
    <w:rsid w:val="008D1D36"/>
    <w:rsid w:val="008E21EE"/>
    <w:rsid w:val="008F3EE5"/>
    <w:rsid w:val="009038C2"/>
    <w:rsid w:val="00907A5B"/>
    <w:rsid w:val="00932004"/>
    <w:rsid w:val="009372B2"/>
    <w:rsid w:val="00942C14"/>
    <w:rsid w:val="009477FD"/>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93AD0"/>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5831"/>
    <w:rsid w:val="00C9146A"/>
    <w:rsid w:val="00CC6B9F"/>
    <w:rsid w:val="00CE4848"/>
    <w:rsid w:val="00CF58C8"/>
    <w:rsid w:val="00D03491"/>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B6B8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0E53C7"/>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FB6B80"/>
    <w:pPr>
      <w:widowControl w:val="0"/>
      <w:pBdr>
        <w:top w:val="single" w:sz="4" w:space="1" w:color="auto"/>
      </w:pBdr>
      <w:tabs>
        <w:tab w:val="center" w:pos="8364"/>
        <w:tab w:val="right" w:pos="9638"/>
      </w:tabs>
      <w:autoSpaceDE w:val="0"/>
      <w:autoSpaceDN w:val="0"/>
      <w:adjustRightInd w:val="0"/>
      <w:spacing w:line="240" w:lineRule="auto"/>
    </w:pPr>
    <w:rPr>
      <w:color w:val="000000" w:themeColor="text1"/>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styleId="Testofumetto">
    <w:name w:val="Balloon Text"/>
    <w:basedOn w:val="Normale"/>
    <w:link w:val="TestofumettoCarattere"/>
    <w:semiHidden/>
    <w:unhideWhenUsed/>
    <w:rsid w:val="00FB6B8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FB6B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E0BFC-9447-4177-8BB6-84432A06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100</TotalTime>
  <Pages>3</Pages>
  <Words>477</Words>
  <Characters>2803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3274</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Filippone Giovanna</cp:lastModifiedBy>
  <cp:revision>23</cp:revision>
  <dcterms:created xsi:type="dcterms:W3CDTF">2022-01-04T14:24:00Z</dcterms:created>
  <dcterms:modified xsi:type="dcterms:W3CDTF">2024-03-06T09:41:00Z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